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A1F0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11091/035-1А (11091/035)-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A1F03" w:rsidRPr="00EA1F0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A1F03" w:rsidRPr="00EA1F03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A1F03" w:rsidRPr="00EA1F03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A1F03" w:rsidRPr="00EA1F03">
          <w:rPr>
            <w:u w:val="single"/>
          </w:rPr>
          <w:t xml:space="preserve"> 11091/035-1А </w:t>
        </w:r>
        <w:r w:rsidR="00EA1F03">
          <w:t xml:space="preserve">(11091/035)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A1F03" w:rsidRPr="00EA1F03">
          <w:rPr>
            <w:rStyle w:val="aa"/>
          </w:rPr>
          <w:t xml:space="preserve"> Слесарь-сантехник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A1F03" w:rsidRPr="00EA1F03">
          <w:rPr>
            <w:rStyle w:val="aa"/>
          </w:rPr>
          <w:t xml:space="preserve"> 18560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A1F03" w:rsidRPr="00EA1F0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0131D4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131D4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131D4" w:rsidP="005859B9">
      <w:fldSimple w:instr=" DOCVARIABLE operac \* MERGEFORMAT ">
        <w:r w:rsidR="00EA1F03" w:rsidRPr="00EA1F03">
          <w:t xml:space="preserve"> Ремонт и обслуживание сантехнического 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E6A9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6A9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6A9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E6A92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6E6A92" w:rsidRPr="006E6A92">
          <w:rPr>
            <w:bCs/>
          </w:rPr>
          <w:t>-</w:t>
        </w:r>
        <w:r w:rsidR="006E6A92" w:rsidRPr="006E6A92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6E6A92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A1F0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11091/035-1А (11091/035)-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131D4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131D4" w:rsidRPr="00310C71">
            <w:rPr>
              <w:rStyle w:val="ad"/>
              <w:sz w:val="20"/>
              <w:szCs w:val="20"/>
            </w:rPr>
            <w:fldChar w:fldCharType="separate"/>
          </w:r>
          <w:r w:rsidR="00EA1F03">
            <w:rPr>
              <w:rStyle w:val="ad"/>
              <w:noProof/>
              <w:sz w:val="20"/>
              <w:szCs w:val="20"/>
            </w:rPr>
            <w:t>1</w:t>
          </w:r>
          <w:r w:rsidR="000131D4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A1F03" w:rsidRPr="00EA1F03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A60261CFD7B44048073C369CFFDEAB3"/>
    <w:docVar w:name="fill_date" w:val="24.11.2016"/>
    <w:docVar w:name="grid_data" w:val="5.4;5;20;1.3;2;60; "/>
    <w:docVar w:name="grid_data231" w:val="1.3;60;1; "/>
    <w:docVar w:name="grid_data232" w:val="5.4;20;1; "/>
    <w:docVar w:name="grid_data42" w:val="1.3;20;38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5-1А (11091/035)- ТМ "/>
    <w:docVar w:name="num_form" w:val="2"/>
    <w:docVar w:name="oborud" w:val=" Ручной слесарный инструмент, ручной электроинструмент "/>
    <w:docVar w:name="operac" w:val=" Ремонт и обслуживание сантехнического 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926B583EF594BEF80F7B0300753F014"/>
    <w:docVar w:name="rm_id" w:val="176"/>
    <w:docVar w:name="rm_name" w:val=" Слесарь-сантехник "/>
    <w:docVar w:name="rm_number" w:val=" 11091/035-1А (11091/035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F207A"/>
    <w:rsid w:val="000131D4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D6265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24E82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6E6A92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44DB6"/>
    <w:rsid w:val="00883461"/>
    <w:rsid w:val="008D5F6D"/>
    <w:rsid w:val="008E68DE"/>
    <w:rsid w:val="008F207A"/>
    <w:rsid w:val="0090588D"/>
    <w:rsid w:val="00925222"/>
    <w:rsid w:val="0092778A"/>
    <w:rsid w:val="00967790"/>
    <w:rsid w:val="00A12349"/>
    <w:rsid w:val="00A6243E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659DD"/>
    <w:rsid w:val="00CE3307"/>
    <w:rsid w:val="00CF69F2"/>
    <w:rsid w:val="00D032D3"/>
    <w:rsid w:val="00D76DF8"/>
    <w:rsid w:val="00DB5302"/>
    <w:rsid w:val="00DD6B1F"/>
    <w:rsid w:val="00E124F4"/>
    <w:rsid w:val="00E36337"/>
    <w:rsid w:val="00E46F8A"/>
    <w:rsid w:val="00EA1F03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2016-11-24T12:11:00Z</dcterms:created>
  <dcterms:modified xsi:type="dcterms:W3CDTF">2016-11-25T06:29:00Z</dcterms:modified>
</cp:coreProperties>
</file>